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96CF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2368C3">
        <w:rPr>
          <w:b/>
          <w:i/>
          <w:noProof/>
          <w:sz w:val="28"/>
        </w:rPr>
        <w:t>4388</w:t>
      </w:r>
    </w:p>
    <w:p w:rsidR="001E41F3" w:rsidRDefault="004442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DA6B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68C3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DA6B75">
              <w:rPr>
                <w:b/>
                <w:noProof/>
                <w:sz w:val="28"/>
              </w:rPr>
              <w:t>7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applicabilities for new IMS5GS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2368C3" w:rsidP="003169CC">
            <w:pPr>
              <w:pStyle w:val="CRCoverPage"/>
              <w:spacing w:after="0"/>
              <w:ind w:left="100"/>
            </w:pPr>
            <w:r>
              <w:t>2021-07-29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6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added test cases need applicability statements.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6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statements.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6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statements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E0A" w:rsidRDefault="007D3E0A">
      <w:r>
        <w:separator/>
      </w:r>
    </w:p>
  </w:endnote>
  <w:endnote w:type="continuationSeparator" w:id="0">
    <w:p w:rsidR="007D3E0A" w:rsidRDefault="007D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E0A" w:rsidRDefault="007D3E0A">
      <w:r>
        <w:separator/>
      </w:r>
    </w:p>
  </w:footnote>
  <w:footnote w:type="continuationSeparator" w:id="0">
    <w:p w:rsidR="007D3E0A" w:rsidRDefault="007D3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368C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1A56"/>
    <w:rsid w:val="0036231A"/>
    <w:rsid w:val="00367621"/>
    <w:rsid w:val="00374DD4"/>
    <w:rsid w:val="003E1A36"/>
    <w:rsid w:val="00410371"/>
    <w:rsid w:val="004242F1"/>
    <w:rsid w:val="00444247"/>
    <w:rsid w:val="00481A75"/>
    <w:rsid w:val="004B75B7"/>
    <w:rsid w:val="004C14B9"/>
    <w:rsid w:val="004D6430"/>
    <w:rsid w:val="004F1D64"/>
    <w:rsid w:val="0051580D"/>
    <w:rsid w:val="00547111"/>
    <w:rsid w:val="00587965"/>
    <w:rsid w:val="00592D74"/>
    <w:rsid w:val="005D2920"/>
    <w:rsid w:val="005E2C44"/>
    <w:rsid w:val="005E7323"/>
    <w:rsid w:val="00603E01"/>
    <w:rsid w:val="00621188"/>
    <w:rsid w:val="006257ED"/>
    <w:rsid w:val="006516B1"/>
    <w:rsid w:val="00665C47"/>
    <w:rsid w:val="00695808"/>
    <w:rsid w:val="006B46FB"/>
    <w:rsid w:val="006C2F43"/>
    <w:rsid w:val="006E21FB"/>
    <w:rsid w:val="00784E0B"/>
    <w:rsid w:val="00792342"/>
    <w:rsid w:val="007977A8"/>
    <w:rsid w:val="007B512A"/>
    <w:rsid w:val="007C2097"/>
    <w:rsid w:val="007D3E0A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26C1D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D03F9A"/>
    <w:rsid w:val="00D06D51"/>
    <w:rsid w:val="00D24991"/>
    <w:rsid w:val="00D301B6"/>
    <w:rsid w:val="00D50255"/>
    <w:rsid w:val="00D66520"/>
    <w:rsid w:val="00DA6B75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1749F8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DAD8F-417D-4ADD-ACE2-C62AC737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2021-07-29T14:53:00Z</dcterms:created>
  <dcterms:modified xsi:type="dcterms:W3CDTF">2021-08-03T19:37:00Z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